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7678D" w:rsidP="0037678D" w:rsidRDefault="0037678D" w14:paraId="208B642D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7678D" w:rsidP="0037678D" w:rsidRDefault="0037678D" w14:paraId="1E8EE8F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7678D" w:rsidP="0037678D" w:rsidRDefault="0037678D" w14:paraId="6B8C24A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7678D" w:rsidP="0037678D" w:rsidRDefault="0037678D" w14:paraId="7A67A542" w14:textId="56DB6BFB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1E4103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176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1E4103">
        <w:rPr>
          <w:rFonts w:ascii="Arial" w:hAnsi="Arial" w:cs="Arial"/>
        </w:rPr>
        <w:t>22</w:t>
      </w:r>
    </w:p>
    <w:p w:rsidR="0037678D" w:rsidP="0037678D" w:rsidRDefault="0037678D" w14:paraId="753BDFF7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5521A8" w:rsidP="0037678D" w:rsidRDefault="005521A8" w14:paraId="7EC6C025" w14:textId="77777777">
      <w:pPr>
        <w:spacing w:line="240" w:lineRule="atLeast"/>
        <w:rPr>
          <w:rFonts w:ascii="Arial" w:hAnsi="Arial" w:cs="Arial"/>
        </w:rPr>
      </w:pPr>
    </w:p>
    <w:p w:rsidRPr="00967383" w:rsidR="0037678D" w:rsidP="0037678D" w:rsidRDefault="0037678D" w14:paraId="150C04D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37678D" w:rsidR="0037678D" w:rsidP="0037678D" w:rsidRDefault="0037678D" w14:paraId="09225432" w14:textId="38A8F3CB">
      <w:pPr>
        <w:spacing w:line="240" w:lineRule="atLeast"/>
        <w:jc w:val="center"/>
        <w:rPr>
          <w:rFonts w:ascii="Arial" w:hAnsi="Arial" w:cs="Arial"/>
        </w:rPr>
      </w:pPr>
      <w:r w:rsidRPr="0037678D">
        <w:rPr>
          <w:rFonts w:ascii="Arial" w:hAnsi="Arial" w:cs="Arial"/>
        </w:rPr>
        <w:t>Od 30. lipnja 2026.</w:t>
      </w:r>
    </w:p>
    <w:p w:rsidRPr="00967383" w:rsidR="0037678D" w:rsidP="0037678D" w:rsidRDefault="0037678D" w14:paraId="0504BC76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37678D" w:rsidP="0037678D" w:rsidRDefault="0037678D" w14:paraId="21BEBA7C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37678D" w:rsidP="0037678D" w:rsidRDefault="0037678D" w14:paraId="2D04E2B1" w14:textId="17D21BBA">
      <w:pPr>
        <w:spacing w:line="240" w:lineRule="atLeast"/>
        <w:jc w:val="center"/>
        <w:rPr>
          <w:rFonts w:ascii="Arial" w:hAnsi="Arial" w:cs="Arial"/>
        </w:rPr>
      </w:pPr>
      <w:r w:rsidRPr="0037678D">
        <w:rPr>
          <w:rFonts w:ascii="Arial" w:hAnsi="Arial" w:cs="Arial"/>
        </w:rPr>
        <w:t xml:space="preserve">FELS FAMILY d.o.o., </w:t>
      </w:r>
      <w:proofErr w:type="spellStart"/>
      <w:r w:rsidRPr="0037678D">
        <w:rPr>
          <w:rFonts w:ascii="Arial" w:hAnsi="Arial" w:cs="Arial"/>
        </w:rPr>
        <w:t>Ladrovići</w:t>
      </w:r>
      <w:proofErr w:type="spellEnd"/>
      <w:r w:rsidRPr="0037678D">
        <w:rPr>
          <w:rFonts w:ascii="Arial" w:hAnsi="Arial" w:cs="Arial"/>
        </w:rPr>
        <w:t xml:space="preserve">, </w:t>
      </w:r>
      <w:proofErr w:type="spellStart"/>
      <w:r w:rsidRPr="0037678D">
        <w:rPr>
          <w:rFonts w:ascii="Arial" w:hAnsi="Arial" w:cs="Arial"/>
        </w:rPr>
        <w:t>Ladrovići</w:t>
      </w:r>
      <w:proofErr w:type="spellEnd"/>
      <w:r w:rsidRPr="0037678D">
        <w:rPr>
          <w:rFonts w:ascii="Arial" w:hAnsi="Arial" w:cs="Arial"/>
        </w:rPr>
        <w:t xml:space="preserve"> 24, OIB: 05539487661</w:t>
      </w:r>
    </w:p>
    <w:p w:rsidRPr="00967383" w:rsidR="0037678D" w:rsidP="0037678D" w:rsidRDefault="0037678D" w14:paraId="2F796A42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37678D" w:rsidP="0037678D" w:rsidRDefault="0037678D" w14:paraId="5FEE242A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37678D" w:rsidP="0037678D" w:rsidRDefault="0037678D" w14:paraId="4DEE5651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37678D" w:rsidP="0037678D" w:rsidRDefault="0037678D" w14:paraId="4B725351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37678D" w:rsidP="0037678D" w:rsidRDefault="0037678D" w14:paraId="7BF327DC" w14:textId="77777777">
      <w:pPr>
        <w:spacing w:line="240" w:lineRule="atLeast"/>
        <w:jc w:val="both"/>
        <w:rPr>
          <w:rFonts w:ascii="Arial" w:hAnsi="Arial" w:cs="Arial"/>
        </w:rPr>
      </w:pPr>
    </w:p>
    <w:p w:rsidRPr="0037678D" w:rsidR="0037678D" w:rsidP="0037678D" w:rsidRDefault="0037678D" w14:paraId="3A4D102B" w14:textId="2314790B">
      <w:pPr>
        <w:spacing w:line="240" w:lineRule="atLeast"/>
        <w:jc w:val="both"/>
        <w:rPr>
          <w:rFonts w:ascii="Arial" w:hAnsi="Arial" w:cs="Arial"/>
        </w:rPr>
      </w:pPr>
      <w:r w:rsidRPr="0037678D">
        <w:rPr>
          <w:rFonts w:ascii="Arial" w:hAnsi="Arial" w:cs="Arial"/>
        </w:rPr>
        <w:t>Početak u 13:30 sati. Ročište je javno.</w:t>
      </w:r>
    </w:p>
    <w:p w:rsidRPr="005521A8" w:rsidR="0037678D" w:rsidP="0037678D" w:rsidRDefault="0037678D" w14:paraId="3972152B" w14:textId="77777777">
      <w:pPr>
        <w:spacing w:line="240" w:lineRule="atLeast"/>
        <w:jc w:val="both"/>
        <w:rPr>
          <w:rFonts w:ascii="Arial" w:hAnsi="Arial" w:cs="Arial"/>
        </w:rPr>
      </w:pPr>
      <w:r w:rsidRPr="005521A8">
        <w:rPr>
          <w:rFonts w:ascii="Arial" w:hAnsi="Arial" w:cs="Arial"/>
        </w:rPr>
        <w:t>Utvrđuje se da su pristupili:</w:t>
      </w:r>
    </w:p>
    <w:p w:rsidRPr="005521A8" w:rsidR="0037678D" w:rsidP="0037678D" w:rsidRDefault="0037678D" w14:paraId="68A2DA66" w14:textId="77777777">
      <w:pPr>
        <w:spacing w:line="240" w:lineRule="atLeast"/>
        <w:jc w:val="both"/>
        <w:rPr>
          <w:rFonts w:ascii="Arial" w:hAnsi="Arial" w:cs="Arial"/>
        </w:rPr>
      </w:pPr>
      <w:r w:rsidRPr="005521A8">
        <w:rPr>
          <w:rFonts w:ascii="Arial" w:hAnsi="Arial" w:cs="Arial"/>
        </w:rPr>
        <w:t>- Za predlagatelja: nitko</w:t>
      </w:r>
    </w:p>
    <w:p w:rsidRPr="005521A8" w:rsidR="0037678D" w:rsidP="0037678D" w:rsidRDefault="0037678D" w14:paraId="4AA17BB5" w14:textId="18357F76">
      <w:pPr>
        <w:spacing w:line="240" w:lineRule="atLeast"/>
        <w:jc w:val="both"/>
        <w:rPr>
          <w:rFonts w:ascii="Arial" w:hAnsi="Arial" w:cs="Arial"/>
        </w:rPr>
      </w:pPr>
      <w:r w:rsidRPr="005521A8">
        <w:rPr>
          <w:rFonts w:ascii="Arial" w:hAnsi="Arial" w:cs="Arial"/>
        </w:rPr>
        <w:t xml:space="preserve">- Za dužnika: </w:t>
      </w:r>
      <w:r w:rsidRPr="005521A8" w:rsidR="005521A8">
        <w:rPr>
          <w:rFonts w:ascii="Arial" w:hAnsi="Arial" w:cs="Arial"/>
        </w:rPr>
        <w:t>nitko</w:t>
      </w:r>
    </w:p>
    <w:p w:rsidR="0037678D" w:rsidP="0037678D" w:rsidRDefault="0037678D" w14:paraId="3013A3E0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5521A8" w:rsidP="0037678D" w:rsidRDefault="005521A8" w14:paraId="365995D0" w14:textId="77777777">
      <w:pPr>
        <w:spacing w:line="240" w:lineRule="atLeast"/>
        <w:jc w:val="both"/>
        <w:rPr>
          <w:rFonts w:ascii="Arial" w:hAnsi="Arial" w:cs="Arial"/>
        </w:rPr>
      </w:pPr>
    </w:p>
    <w:p w:rsidRPr="0037678D" w:rsidR="0037678D" w:rsidP="0037678D" w:rsidRDefault="0037678D" w14:paraId="7C828909" w14:textId="53E5FFE8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37678D">
        <w:rPr>
          <w:rFonts w:ascii="Arial" w:hAnsi="Arial" w:cs="Arial"/>
        </w:rPr>
        <w:t>objavljeno na e-Oglasnoj ploči sudova dana 7.5.2026.</w:t>
      </w:r>
    </w:p>
    <w:p w:rsidRPr="00967383" w:rsidR="0037678D" w:rsidP="0037678D" w:rsidRDefault="0037678D" w14:paraId="46A6DA49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37678D" w:rsidR="0037678D" w:rsidP="0037678D" w:rsidRDefault="0037678D" w14:paraId="0A110667" w14:textId="0F0F93A0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37678D">
        <w:rPr>
          <w:rFonts w:ascii="Arial" w:hAnsi="Arial" w:cs="Arial"/>
          <w:bCs w:val="false"/>
        </w:rPr>
        <w:t xml:space="preserve">vezi s čl. 17. Stečajnog zakona, a što mu je naloženo rješenjem ovog suda St-176/2026-15 od 7. svibnja 2026. </w:t>
      </w:r>
    </w:p>
    <w:p w:rsidRPr="00303B02" w:rsidR="0037678D" w:rsidP="0037678D" w:rsidRDefault="0037678D" w14:paraId="4A2F55C4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7678D" w:rsidP="0037678D" w:rsidRDefault="0037678D" w14:paraId="14FA0A76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7678D" w:rsidP="0037678D" w:rsidRDefault="0037678D" w14:paraId="57700491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37678D" w:rsidP="0037678D" w:rsidRDefault="0037678D" w14:paraId="7F6C1540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7678D" w:rsidP="0037678D" w:rsidRDefault="0037678D" w14:paraId="70782BA3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7678D" w:rsidP="0037678D" w:rsidRDefault="0037678D" w14:paraId="4D2F01ED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7678D" w:rsidP="0037678D" w:rsidRDefault="0037678D" w14:paraId="1F69C8BA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7678D" w:rsidP="0037678D" w:rsidRDefault="0037678D" w14:paraId="38464310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7678D" w:rsidP="0037678D" w:rsidRDefault="0037678D" w14:paraId="7A879F31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37678D" w:rsidP="0037678D" w:rsidRDefault="0037678D" w14:paraId="7AA3661A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37678D" w:rsidP="0037678D" w:rsidRDefault="0037678D" w14:paraId="6990DCF1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7678D" w:rsidP="0037678D" w:rsidRDefault="0037678D" w14:paraId="75790029" w14:textId="20CDB193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5521A8">
        <w:rPr>
          <w:rFonts w:ascii="Arial" w:hAnsi="Arial" w:cs="Arial"/>
        </w:rPr>
        <w:t>13</w:t>
      </w:r>
      <w:r w:rsidRPr="00967383">
        <w:rPr>
          <w:rFonts w:ascii="Arial" w:hAnsi="Arial" w:cs="Arial"/>
        </w:rPr>
        <w:t>:</w:t>
      </w:r>
      <w:r w:rsidR="005521A8">
        <w:rPr>
          <w:rFonts w:ascii="Arial" w:hAnsi="Arial" w:cs="Arial"/>
        </w:rPr>
        <w:t>36</w:t>
      </w:r>
      <w:r w:rsidRPr="00967383">
        <w:rPr>
          <w:rFonts w:ascii="Arial" w:hAnsi="Arial" w:cs="Arial"/>
        </w:rPr>
        <w:t xml:space="preserve"> sati.</w:t>
      </w:r>
    </w:p>
    <w:p w:rsidRPr="00967383" w:rsidR="0037678D" w:rsidP="0037678D" w:rsidRDefault="0037678D" w14:paraId="3E081357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7678D" w:rsidP="0037678D" w:rsidRDefault="0037678D" w14:paraId="2119DA29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7678D" w:rsidP="0037678D" w:rsidRDefault="0037678D" w14:paraId="77D310D0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37678D" w:rsidP="0037678D" w:rsidRDefault="0037678D" w14:paraId="7738E50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7678D" w:rsidP="0037678D" w:rsidRDefault="0037678D" w14:paraId="5CB8670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7678D" w:rsidP="0037678D" w:rsidRDefault="0037678D" w14:paraId="295698F8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5521A8" w:rsidRDefault="005521A8" w14:paraId="318866BC" w14:textId="03ED82BC">
      <w:pPr>
        <w:spacing w:line="240" w:lineRule="atLeast"/>
        <w:jc w:val="center"/>
      </w:pPr>
      <w:r>
        <w:rPr>
          <w:rFonts w:ascii="Arial" w:hAnsi="Arial" w:cs="Arial"/>
        </w:rPr>
        <w:t xml:space="preserve">     </w:t>
      </w:r>
      <w:r w:rsidRPr="00967383" w:rsidR="0037678D">
        <w:rPr>
          <w:rFonts w:ascii="Arial" w:hAnsi="Arial" w:cs="Arial"/>
        </w:rPr>
        <w:t>Zapisničar</w:t>
      </w:r>
      <w:r w:rsidR="0037678D">
        <w:rPr>
          <w:rFonts w:ascii="Arial" w:hAnsi="Arial" w:cs="Arial"/>
        </w:rPr>
        <w:t>ka</w:t>
      </w:r>
      <w:r w:rsidRPr="00967383" w:rsidR="0037678D">
        <w:rPr>
          <w:rFonts w:ascii="Arial" w:hAnsi="Arial" w:cs="Arial"/>
        </w:rPr>
        <w:t xml:space="preserve">: </w:t>
      </w:r>
    </w:p>
    <w:sectPr w:rsidR="00196733" w:rsidSect="005521A8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7678D" w:rsidP="0037678D" w:rsidRDefault="0037678D" w14:paraId="16F6CCD9" w14:textId="77777777">
      <w:r>
        <w:separator/>
      </w:r>
    </w:p>
  </w:endnote>
  <w:endnote w:type="continuationSeparator" w:id="0">
    <w:p w:rsidR="0037678D" w:rsidP="0037678D" w:rsidRDefault="0037678D" w14:paraId="0F5463B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7678D" w:rsidP="0037678D" w:rsidRDefault="0037678D" w14:paraId="628B25ED" w14:textId="77777777">
      <w:r>
        <w:separator/>
      </w:r>
    </w:p>
  </w:footnote>
  <w:footnote w:type="continuationSeparator" w:id="0">
    <w:p w:rsidR="0037678D" w:rsidP="0037678D" w:rsidRDefault="0037678D" w14:paraId="28BAE93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37678D" w:rsidRDefault="0037678D" w14:paraId="553D6015" w14:textId="1BDF29F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176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1E4103">
          <w:rPr>
            <w:rFonts w:ascii="Arial" w:hAnsi="Arial" w:cs="Arial"/>
          </w:rPr>
          <w:t>22</w:t>
        </w:r>
      </w:p>
    </w:sdtContent>
  </w:sdt>
  <w:p w:rsidR="0037678D" w:rsidRDefault="0037678D" w14:paraId="2E9BFA12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78D"/>
    <w:rsid w:val="00196733"/>
    <w:rsid w:val="001E4103"/>
    <w:rsid w:val="0037678D"/>
    <w:rsid w:val="00436833"/>
    <w:rsid w:val="005521A8"/>
    <w:rsid w:val="00626376"/>
    <w:rsid w:val="00851B6A"/>
    <w:rsid w:val="009F5EF4"/>
    <w:rsid w:val="00BB4A85"/>
    <w:rsid w:val="00EA459D"/>
    <w:rsid w:val="00FB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EDBE566"/>
  <w15:docId w15:val="{F88EC1E3-8C4E-4B05-AFBE-D2BB741095A9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7678D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7678D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678D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678D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678D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678D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678D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678D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678D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678D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37678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7678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7678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7678D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7678D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7678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7678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7678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7678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678D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37678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678D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376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678D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37678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678D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37678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678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7678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678D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37678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7678D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7678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7678D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7678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7678D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1B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1B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1B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1B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1B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2026.</izvorni_sadrzaj>
    <derivirana_varijabla naziv="DomainObject.StvarniPocetakDatum_1">30. lipnja 2026.</derivirana_varijabla>
  </DomainObject.StvarniPocetakDatum>
  <DomainObject.StvarniZavrsetakDatum>
    <izvorni_sadrzaj>30. lipnja 2026.</izvorni_sadrzaj>
    <derivirana_varijabla naziv="DomainObject.StvarniZavrsetakDatum_1">30. lipnja 2026.</derivirana_varijabla>
  </DomainObject.StvarniZavrsetakDatum>
  <DomainObject.PlaniraniZavrsetakDatum>
    <izvorni_sadrzaj>30. lipnja 2026.</izvorni_sadrzaj>
    <derivirana_varijabla naziv="DomainObject.PlaniraniZavrsetakDatum_1">30. lipnja 2026.</derivirana_varijabla>
  </DomainObject.PlaniraniZavrsetakDatum>
  <DomainObject.PlaniraniPocetakDatum>
    <izvorni_sadrzaj>30. lipnja 2026.</izvorni_sadrzaj>
    <derivirana_varijabla naziv="DomainObject.PlaniraniPocetakDatum_1">30. lipnja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13:36</izvorni_sadrzaj>
    <derivirana_varijabla naziv="DomainObject.StvarniZavrsetakVrijeme_1">13:36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2026.</izvorni_sadrzaj>
    <derivirana_varijabla naziv="DomainObject.Zapisnik.DatumKreiranja_1">30.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St-176/2026-22</izvorni_sadrzaj>
    <derivirana_varijabla naziv="DomainObject.Zapisnik.Oznaka_1">St-176/2026-22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travnja 2026.</izvorni_sadrzaj>
    <derivirana_varijabla naziv="DomainObject.Predmet.DatumIzradeOptuznogAkta_1">27. travnja 2026.</derivirana_varijabla>
  </DomainObject.Predmet.DatumIzradeOptuznogAkta>
  <DomainObject.Predmet.DatumIzradeOptuznogAktaFormated>
    <izvorni_sadrzaj>27.4.2026.</izvorni_sadrzaj>
    <derivirana_varijabla naziv="DomainObject.Predmet.DatumIzradeOptuznogAktaFormated_1">27.4.2026.</derivirana_varijabla>
  </DomainObject.Predmet.DatumIzradeOptuznogAktaFormated>
  <DomainObject.Predmet.DatumOsnivanja>
    <izvorni_sadrzaj>28. travnja 2026.</izvorni_sadrzaj>
    <derivirana_varijabla naziv="DomainObject.Predmet.DatumOsnivanja_1">28.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2026.</izvorni_sadrzaj>
    <derivirana_varijabla naziv="DomainObject.Predmet.DatumPrimitkaOptuznogAkta_1">28.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St-176/2026</izvorni_sadrzaj>
    <derivirana_varijabla naziv="DomainObject.Predmet.OznakaBroj_1">St-176/2026</derivirana_varijabla>
  </DomainObject.Predmet.OznakaBroj>
  <DomainObject.Predmet.OznakaBrojOptuznogAkta>
    <izvorni_sadrzaj>04-06-26-224</izvorni_sadrzaj>
    <derivirana_varijabla naziv="DomainObject.Predmet.OznakaBrojOptuznogAkta_1">04-06-26-224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FELS FAMILY d.o.o., LADROVIĆI</izvorni_sadrzaj>
    <derivirana_varijabla naziv="DomainObject.Predmet.ProtustrankaFormated_1">  FELS FAMILY d.o.o., LADROVIĆI</derivirana_varijabla>
  </DomainObject.Predmet.ProtustrankaFormated>
  <DomainObject.Predmet.ProtustrankaFormatedOIB>
    <izvorni_sadrzaj>  FELS FAMILY d.o.o., LADROVIĆI, OIB 05539487661</izvorni_sadrzaj>
    <derivirana_varijabla naziv="DomainObject.Predmet.ProtustrankaFormatedOIB_1">  FELS FAMILY d.o.o., LADROVIĆI, OIB 05539487661</derivirana_varijabla>
  </DomainObject.Predmet.ProtustrankaFormatedOIB>
  <DomainObject.Predmet.ProtustrankaFormatedWithAdress>
    <izvorni_sadrzaj> FELS FAMILY d.o.o., LADROVIĆI, Ladrovići 24, 52440 Ladrovići</izvorni_sadrzaj>
    <derivirana_varijabla naziv="DomainObject.Predmet.ProtustrankaFormatedWithAdress_1"> FELS FAMILY d.o.o., LADROVIĆI, Ladrovići 24, 52440 Ladrovići</derivirana_varijabla>
  </DomainObject.Predmet.ProtustrankaFormatedWithAdress>
  <DomainObject.Predmet.ProtustrankaFormatedWithAdressOIB>
    <izvorni_sadrzaj> FELS FAMILY d.o.o., LADROVIĆI, OIB 05539487661, Ladrovići 24, 52440 Ladrovići</izvorni_sadrzaj>
    <derivirana_varijabla naziv="DomainObject.Predmet.ProtustrankaFormatedWithAdressOIB_1"> FELS FAMILY d.o.o., LADROVIĆI, OIB 05539487661, Ladrovići 24, 52440 Ladrovići</derivirana_varijabla>
  </DomainObject.Predmet.ProtustrankaFormatedWithAdressOIB>
  <DomainObject.Predmet.ProtustrankaWithAdress>
    <izvorni_sadrzaj>FELS FAMILY d.o.o., LADROVIĆI Ladrovići 24, 52440 Ladrovići</izvorni_sadrzaj>
    <derivirana_varijabla naziv="DomainObject.Predmet.ProtustrankaWithAdress_1">FELS FAMILY d.o.o., LADROVIĆI Ladrovići 24, 52440 Ladrovići</derivirana_varijabla>
  </DomainObject.Predmet.ProtustrankaWithAdress>
  <DomainObject.Predmet.ProtustrankaWithAdressOIB>
    <izvorni_sadrzaj>FELS FAMILY d.o.o., LADROVIĆI, OIB 05539487661, Ladrovići 24, 52440 Ladrovići</izvorni_sadrzaj>
    <derivirana_varijabla naziv="DomainObject.Predmet.ProtustrankaWithAdressOIB_1">FELS FAMILY d.o.o., LADROVIĆI, OIB 05539487661, Ladrovići 24, 52440 Ladrovići</derivirana_varijabla>
  </DomainObject.Predmet.ProtustrankaWithAdressOIB>
  <DomainObject.Predmet.ProtustrankaNazivFormated>
    <izvorni_sadrzaj>FELS FAMILY d.o.o., LADROVIĆI</izvorni_sadrzaj>
    <derivirana_varijabla naziv="DomainObject.Predmet.ProtustrankaNazivFormated_1">FELS FAMILY d.o.o., LADROVIĆI</derivirana_varijabla>
  </DomainObject.Predmet.ProtustrankaNazivFormated>
  <DomainObject.Predmet.ProtustrankaNazivFormatedOIB>
    <izvorni_sadrzaj>FELS FAMILY d.o.o., LADROVIĆI, OIB 05539487661</izvorni_sadrzaj>
    <derivirana_varijabla naziv="DomainObject.Predmet.ProtustrankaNazivFormatedOIB_1">FELS FAMILY d.o.o., LADROVIĆI, OIB 05539487661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533832.92</izvorni_sadrzaj>
    <derivirana_varijabla naziv="DomainObject.Predmet.TrenutnaVrijednost_1">533832.92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FELS FAMILY d.o.o., LADROVIĆI</item>
    </izvorni_sadrzaj>
    <derivirana_varijabla naziv="DomainObject.Predmet.ProtuStrankaListFormated_1">
      <item>FELS FAMILY d.o.o., LADROVIĆI</item>
    </derivirana_varijabla>
  </DomainObject.Predmet.ProtuStrankaListFormated>
  <DomainObject.Predmet.ProtuStrankaListFormatedOIB>
    <izvorni_sadrzaj>
      <item>FELS FAMILY d.o.o., LADROVIĆI, OIB 05539487661</item>
    </izvorni_sadrzaj>
    <derivirana_varijabla naziv="DomainObject.Predmet.ProtuStrankaListFormatedOIB_1">
      <item>FELS FAMILY d.o.o., LADROVIĆI, OIB 05539487661</item>
    </derivirana_varijabla>
  </DomainObject.Predmet.ProtuStrankaListFormatedOIB>
  <DomainObject.Predmet.ProtuStrankaListFormatedWithAdress>
    <izvorni_sadrzaj>
      <item>FELS FAMILY d.o.o., LADROVIĆI, Ladrovići 24, 52440 Ladrovići</item>
    </izvorni_sadrzaj>
    <derivirana_varijabla naziv="DomainObject.Predmet.ProtuStrankaListFormatedWithAdress_1">
      <item>FELS FAMILY d.o.o., LADROVIĆI, Ladrovići 24, 52440 Ladrovići</item>
    </derivirana_varijabla>
  </DomainObject.Predmet.ProtuStrankaListFormatedWithAdress>
  <DomainObject.Predmet.ProtuStrankaListFormatedWithAdressOIB>
    <izvorni_sadrzaj>
      <item>FELS FAMILY d.o.o., LADROVIĆI, OIB 05539487661, Ladrovići 24, 52440 Ladrovići</item>
    </izvorni_sadrzaj>
    <derivirana_varijabla naziv="DomainObject.Predmet.ProtuStrankaListFormatedWithAdressOIB_1">
      <item>FELS FAMILY d.o.o., LADROVIĆI, OIB 05539487661, Ladrovići 24, 52440 Ladrovići</item>
    </derivirana_varijabla>
  </DomainObject.Predmet.ProtuStrankaListFormatedWithAdressOIB>
  <DomainObject.Predmet.ProtuStrankaListNazivFormated>
    <izvorni_sadrzaj>
      <item>FELS FAMILY d.o.o., LADROVIĆI</item>
    </izvorni_sadrzaj>
    <derivirana_varijabla naziv="DomainObject.Predmet.ProtuStrankaListNazivFormated_1">
      <item>FELS FAMILY d.o.o., LADROVIĆI</item>
    </derivirana_varijabla>
  </DomainObject.Predmet.ProtuStrankaListNazivFormated>
  <DomainObject.Predmet.ProtuStrankaListNazivFormatedOIB>
    <izvorni_sadrzaj>
      <item>FELS FAMILY d.o.o., LADROVIĆI, OIB 05539487661</item>
    </izvorni_sadrzaj>
    <derivirana_varijabla naziv="DomainObject.Predmet.ProtuStrankaListNazivFormatedOIB_1">
      <item>FELS FAMILY d.o.o., LADROVIĆI, OIB 05539487661</item>
    </derivirana_varijabla>
  </DomainObject.Predmet.ProtuStrankaListNazivFormatedOIB>
  <DomainObject.Predmet.OstaliListFormated>
    <izvorni_sadrzaj>
      <item>Željko Ereiz</item>
      <item>Thomas Florian Riemarski</item>
    </izvorni_sadrzaj>
    <derivirana_varijabla naziv="DomainObject.Predmet.OstaliListFormated_1">
      <item>Željko Ereiz</item>
      <item>Thomas Florian Riemarski</item>
    </derivirana_varijabla>
  </DomainObject.Predmet.OstaliListFormated>
  <DomainObject.Predmet.OstaliListFormatedOIB>
    <izvorni_sadrzaj>
      <item>Željko Ereiz, OIB 44580674155</item>
      <item>Thomas Florian Riemarski, OIB 72682817984</item>
    </izvorni_sadrzaj>
    <derivirana_varijabla naziv="DomainObject.Predmet.OstaliListFormatedOIB_1">
      <item>Željko Ereiz, OIB 44580674155</item>
      <item>Thomas Florian Riemarski, OIB 72682817984</item>
    </derivirana_varijabla>
  </DomainObject.Predmet.OstaliListFormatedOIB>
  <DomainObject.Predmet.OstaliListFormatedWithAdress>
    <izvorni_sadrzaj>
      <item>Željko Ereiz, Ladrovići 24, 52440 Ladrovići</item>
      <item>Thomas Florian Riemarski, Beutelreuscher Weg 7, 89171 Illerkirchberg</item>
    </izvorni_sadrzaj>
    <derivirana_varijabla naziv="DomainObject.Predmet.OstaliListFormatedWithAdress_1">
      <item>Željko Ereiz, Ladrovići 24, 52440 Ladrovići</item>
      <item>Thomas Florian Riemarski, Beutelreuscher Weg 7, 89171 Illerkirchberg</item>
    </derivirana_varijabla>
  </DomainObject.Predmet.OstaliListFormatedWithAdress>
  <DomainObject.Predmet.OstaliListFormatedWithAdressOIB>
    <izvorni_sadrzaj>
      <item>Željko Ereiz, OIB 44580674155, Ladrovići 24, 52440 Ladrovići</item>
      <item>Thomas Florian Riemarski, OIB 72682817984, Beutelreuscher Weg 7, 89171 Illerkirchberg</item>
    </izvorni_sadrzaj>
    <derivirana_varijabla naziv="DomainObject.Predmet.OstaliListFormatedWithAdressOIB_1">
      <item>Željko Ereiz, OIB 44580674155, Ladrovići 24, 52440 Ladrovići</item>
      <item>Thomas Florian Riemarski, OIB 72682817984, Beutelreuscher Weg 7, 89171 Illerkirchberg</item>
    </derivirana_varijabla>
  </DomainObject.Predmet.OstaliListFormatedWithAdressOIB>
  <DomainObject.Predmet.OstaliListNazivFormated>
    <izvorni_sadrzaj>
      <item>Željko Ereiz</item>
      <item>Thomas Florian Riemarski</item>
    </izvorni_sadrzaj>
    <derivirana_varijabla naziv="DomainObject.Predmet.OstaliListNazivFormated_1">
      <item>Željko Ereiz</item>
      <item>Thomas Florian Riemarski</item>
    </derivirana_varijabla>
  </DomainObject.Predmet.OstaliListNazivFormated>
  <DomainObject.Predmet.OstaliListNazivFormatedOIB>
    <izvorni_sadrzaj>
      <item>Željko Ereiz, OIB 44580674155</item>
      <item>Thomas Florian Riemarski, OIB 72682817984</item>
    </izvorni_sadrzaj>
    <derivirana_varijabla naziv="DomainObject.Predmet.OstaliListNazivFormatedOIB_1">
      <item>Željko Ereiz, OIB 44580674155</item>
      <item>Thomas Florian Riemarski, OIB 72682817984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>St-176/2026-22</izvorni_sadrzaj>
    <derivirana_varijabla naziv="DomainObject.PoslovniBrojDokumenta_1">St-176/2026-22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FELS FAMILY d.o.o., LADROVIĆI</izvorni_sadrzaj>
    <derivirana_varijabla naziv="DomainObject.Predmet.ProtustrankaIDrugi_1">FELS FAMILY d.o.o., LADROVIĆI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FELS FAMILY d.o.o., LADROVIĆI, OIB 05539487661, Ladrovići 24, 52440 Ladrovići</izvorni_sadrzaj>
    <derivirana_varijabla naziv="DomainObject.Predmet.ProtustrankaIDrugiAdressOIB_1">FELS FAMILY d.o.o., LADROVIĆI, OIB 05539487661, Ladrovići 24, 52440 Ladrovići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FELS FAMILY d.o.o., LADROVIĆI</item>
      <item>Financijska agencija (FINA)</item>
      <item>Željko Ereiz</item>
      <item>Thomas Florian Riemarski</item>
    </izvorni_sadrzaj>
    <derivirana_varijabla naziv="DomainObject.Predmet.SudioniciListNaziv_1">
      <item>FELS FAMILY d.o.o., LADROVIĆI</item>
      <item>Financijska agencija (FINA)</item>
      <item>Željko Ereiz</item>
      <item>Thomas Florian Riemarski</item>
    </derivirana_varijabla>
  </DomainObject.Predmet.SudioniciListNaziv>
  <DomainObject.Predmet.SudioniciListAdressOIB>
    <izvorni_sadrzaj>
      <item>FELS FAMILY d.o.o., LADROVIĆI, OIB 05539487661, Ladrovići 24,52440 Ladrovići</item>
      <item>Financijska agencija (FINA), OIB 85821130368, Ulica grada Vukovara 70,10000 Zagreb</item>
      <item>Željko Ereiz, OIB 44580674155, Ladrovići 24,52440 Ladrovići</item>
      <item>Thomas Florian Riemarski, OIB 72682817984, Beutelreuscher Weg 7,89171 Illerkirchberg</item>
    </izvorni_sadrzaj>
    <derivirana_varijabla naziv="DomainObject.Predmet.SudioniciListAdressOIB_1">
      <item>FELS FAMILY d.o.o., LADROVIĆI, OIB 05539487661, Ladrovići 24,52440 Ladrovići</item>
      <item>Financijska agencija (FINA), OIB 85821130368, Ulica grada Vukovara 70,10000 Zagreb</item>
      <item>Željko Ereiz, OIB 44580674155, Ladrovići 24,52440 Ladrovići</item>
      <item>Thomas Florian Riemarski, OIB 72682817984, Beutelreuscher Weg 7,89171 Illerkirchberg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05539487661</item>
      <item>, OIB 85821130368</item>
      <item>, OIB 44580674155</item>
      <item>, OIB 72682817984</item>
    </izvorni_sadrzaj>
    <derivirana_varijabla naziv="DomainObject.Predmet.SudioniciListNazivOIB_1">
      <item>, OIB 05539487661</item>
      <item>, OIB 85821130368</item>
      <item>, OIB 44580674155</item>
      <item>, OIB 72682817984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travnja 2026.</izvorni_sadrzaj>
    <derivirana_varijabla naziv="DomainObject.Predmet.DatumPocetkaProcesa_1">28.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174</properties:Words>
  <properties:Characters>911</properties:Characters>
  <properties:Lines>48</properties:Lines>
  <properties:Paragraphs>26</properties:Paragraphs>
  <properties:TotalTime>8</properties:TotalTime>
  <properties:ScaleCrop>false</properties:ScaleCrop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2026-05-07T08:47:00Z</dcterms:created>
  <dc:creator>Jasmina Matika</dc:creator>
  <dc:description/>
  <cp:keywords/>
  <cp:lastModifiedBy>Jasmina Matika</cp:lastModifiedBy>
  <dcterms:modified xmlns:xsi="http://www.w3.org/2001/XMLSchema-instance" xsi:type="dcterms:W3CDTF">2026-06-30T11:38:00Z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St-176/2026-22 / Zapisnik - Ročište radi rasprave o uvjetima za otvaranje steč. post. (St-176-26 -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